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18A40" w14:textId="77777777" w:rsidR="00883E53" w:rsidRDefault="00883E53" w:rsidP="00883E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TODYNGTON</w:t>
      </w:r>
      <w:r>
        <w:rPr>
          <w:rFonts w:ascii="Times New Roman" w:hAnsi="Times New Roman" w:cs="Times New Roman"/>
        </w:rPr>
        <w:t xml:space="preserve">      (fl.1484)</w:t>
      </w:r>
    </w:p>
    <w:p w14:paraId="0B01B7F5" w14:textId="77777777" w:rsidR="00883E53" w:rsidRDefault="00883E53" w:rsidP="00883E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Farnhill</w:t>
      </w:r>
      <w:proofErr w:type="spellEnd"/>
      <w:r>
        <w:rPr>
          <w:rFonts w:ascii="Times New Roman" w:hAnsi="Times New Roman" w:cs="Times New Roman"/>
        </w:rPr>
        <w:t>, West Riding of Yorkshire. Husbandman.</w:t>
      </w:r>
    </w:p>
    <w:p w14:paraId="5BFAEB79" w14:textId="77777777" w:rsidR="00883E53" w:rsidRDefault="00883E53" w:rsidP="00883E53">
      <w:pPr>
        <w:rPr>
          <w:rFonts w:ascii="Times New Roman" w:hAnsi="Times New Roman" w:cs="Times New Roman"/>
        </w:rPr>
      </w:pPr>
    </w:p>
    <w:p w14:paraId="44286702" w14:textId="77777777" w:rsidR="00883E53" w:rsidRDefault="00883E53" w:rsidP="00883E53">
      <w:pPr>
        <w:rPr>
          <w:rFonts w:ascii="Times New Roman" w:hAnsi="Times New Roman" w:cs="Times New Roman"/>
        </w:rPr>
      </w:pPr>
    </w:p>
    <w:p w14:paraId="5D04A0B3" w14:textId="77777777" w:rsidR="00883E53" w:rsidRDefault="00883E53" w:rsidP="00883E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Alesia </w:t>
      </w:r>
      <w:proofErr w:type="spellStart"/>
      <w:r>
        <w:rPr>
          <w:rFonts w:ascii="Times New Roman" w:hAnsi="Times New Roman" w:cs="Times New Roman"/>
        </w:rPr>
        <w:t>Thwaytes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Thwaytes</w:t>
      </w:r>
      <w:proofErr w:type="spellEnd"/>
      <w:r>
        <w:rPr>
          <w:rFonts w:ascii="Times New Roman" w:hAnsi="Times New Roman" w:cs="Times New Roman"/>
        </w:rPr>
        <w:t>(q.v.) brought a plaint of forcible</w:t>
      </w:r>
    </w:p>
    <w:p w14:paraId="1595DF3A" w14:textId="77777777" w:rsidR="00883E53" w:rsidRDefault="00883E53" w:rsidP="00883E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entry against him and 13 others.</w:t>
      </w:r>
    </w:p>
    <w:p w14:paraId="31A172A3" w14:textId="77777777" w:rsidR="00883E53" w:rsidRDefault="00883E53" w:rsidP="00883E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B47F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9B7A465" w14:textId="77777777" w:rsidR="00883E53" w:rsidRDefault="00883E53" w:rsidP="00883E53">
      <w:pPr>
        <w:rPr>
          <w:rFonts w:ascii="Times New Roman" w:hAnsi="Times New Roman" w:cs="Times New Roman"/>
        </w:rPr>
      </w:pPr>
    </w:p>
    <w:p w14:paraId="352A6D9D" w14:textId="77777777" w:rsidR="00883E53" w:rsidRDefault="00883E53" w:rsidP="00883E53">
      <w:pPr>
        <w:rPr>
          <w:rFonts w:ascii="Times New Roman" w:hAnsi="Times New Roman" w:cs="Times New Roman"/>
        </w:rPr>
      </w:pPr>
    </w:p>
    <w:p w14:paraId="37BBFF58" w14:textId="77777777" w:rsidR="00883E53" w:rsidRDefault="00883E53" w:rsidP="00883E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February 2019</w:t>
      </w:r>
    </w:p>
    <w:p w14:paraId="25A98906" w14:textId="77777777" w:rsidR="006B2F86" w:rsidRPr="00E71FC3" w:rsidRDefault="00883E5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34AF7" w14:textId="77777777" w:rsidR="00883E53" w:rsidRDefault="00883E53" w:rsidP="00E71FC3">
      <w:r>
        <w:separator/>
      </w:r>
    </w:p>
  </w:endnote>
  <w:endnote w:type="continuationSeparator" w:id="0">
    <w:p w14:paraId="67F04EBA" w14:textId="77777777" w:rsidR="00883E53" w:rsidRDefault="00883E5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4F4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A66D2" w14:textId="77777777" w:rsidR="00883E53" w:rsidRDefault="00883E53" w:rsidP="00E71FC3">
      <w:r>
        <w:separator/>
      </w:r>
    </w:p>
  </w:footnote>
  <w:footnote w:type="continuationSeparator" w:id="0">
    <w:p w14:paraId="189DFCF1" w14:textId="77777777" w:rsidR="00883E53" w:rsidRDefault="00883E5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E53"/>
    <w:rsid w:val="001A7C09"/>
    <w:rsid w:val="00577BD5"/>
    <w:rsid w:val="00656CBA"/>
    <w:rsid w:val="006A1F77"/>
    <w:rsid w:val="00733BE7"/>
    <w:rsid w:val="00883E5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76C4E"/>
  <w15:chartTrackingRefBased/>
  <w15:docId w15:val="{FB97F635-BB04-4B31-8309-AD37DA6AD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3E5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83E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2019-02-22T21:36:00Z</dcterms:created>
  <dcterms:modified xsi:type="dcterms:W3CDTF">2019-02-22T21:36:00Z</dcterms:modified>
</cp:coreProperties>
</file>